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Ossett and Denby 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Ossett and Denby 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Ossett and Denby 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Ossett and Denby 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Ossett and Denby 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Ossett and Denby Dale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Ossett and Denby 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Ossett and Denby Dale is estimated to be </w:t>
      </w:r>
      <w:r w:rsidRPr="00773DF7">
        <w:rPr>
          <w:rFonts w:ascii="Libre Franklin Light" w:eastAsia="Times New Roman" w:hAnsi="Libre Franklin Light" w:cs="Calibri Light"/>
          <w:b/>
          <w:bCs/>
          <w:color w:val="C45911" w:themeColor="accent2" w:themeShade="BF"/>
        </w:rPr>
        <w:t xml:space="preserve">£1,318,008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Ossett and Denby 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Ossett and Denby 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Ossett and Denby 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Ossett and Denby 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ssett and Denby 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Ossett and Denby 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ssett and Denby 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Ossett and Denby 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Ossett and Denby 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ssett and Denby 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Ossett and Denby 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Ossett and Denby 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Ossett and Denby 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Ossett and Denby 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Ossett and Denby 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Ossett and Denby 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£1,318,008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Ossett and Denby 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£443,974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£31,805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£795,417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£1,318,008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Ossett and Denby 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Ossett and Denby 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Ossett and Denby 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Ossett and Denby 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Ossett and Denby 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Ossett and Denby 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Ossett and Denby 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Ossett and Denby 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Ossett and Denby 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Ossett and Denby 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Ossett and Denby 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Ossett and Denby 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36DF24-9B66-46DC-89E8-98908E5B7F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